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BCA9F" w14:textId="38192606" w:rsidR="00505FE4" w:rsidRPr="00810B3D" w:rsidRDefault="00505FE4" w:rsidP="00A4490B">
      <w:pPr>
        <w:pStyle w:val="Tytu"/>
        <w:ind w:right="707"/>
        <w:jc w:val="left"/>
        <w:rPr>
          <w:szCs w:val="24"/>
        </w:rPr>
      </w:pPr>
    </w:p>
    <w:p w14:paraId="4CD916A5" w14:textId="77777777" w:rsidR="00505FE4" w:rsidRPr="00810B3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10B3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10B3D" w14:paraId="3A9DE726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F468C89" w14:textId="77777777" w:rsidR="00505FE4" w:rsidRPr="00810B3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4062" w14:textId="77777777" w:rsidR="005B1D5C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Nazwa modułu (bloku przedmiotów): </w:t>
            </w:r>
          </w:p>
          <w:p w14:paraId="22D4B690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caps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56C6650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Kod modułu:</w:t>
            </w:r>
            <w:r w:rsidR="005B1D5C" w:rsidRPr="00810B3D">
              <w:rPr>
                <w:sz w:val="24"/>
                <w:szCs w:val="24"/>
              </w:rPr>
              <w:t xml:space="preserve"> M17</w:t>
            </w:r>
          </w:p>
        </w:tc>
      </w:tr>
      <w:tr w:rsidR="00505FE4" w:rsidRPr="00810B3D" w14:paraId="4DA05A0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B97FB5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39F7" w14:textId="77777777" w:rsidR="00505FE4" w:rsidRPr="00810B3D" w:rsidRDefault="00505FE4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Nazwa przedmiotu: </w:t>
            </w:r>
          </w:p>
          <w:p w14:paraId="376D9232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Metodyka projektowania systemów oprogramowania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18E5D5D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Kod przedmiotu:</w:t>
            </w:r>
            <w:r w:rsidR="005B1D5C" w:rsidRPr="00810B3D">
              <w:rPr>
                <w:sz w:val="24"/>
                <w:szCs w:val="24"/>
              </w:rPr>
              <w:t xml:space="preserve"> M17</w:t>
            </w:r>
          </w:p>
        </w:tc>
      </w:tr>
      <w:tr w:rsidR="00505FE4" w:rsidRPr="00810B3D" w14:paraId="1B24810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AB9771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DD8C84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Nazwa jednostki organizacyjnej prowadzącej przedmiot / moduł:</w:t>
            </w:r>
          </w:p>
          <w:p w14:paraId="6E645BD9" w14:textId="77777777" w:rsidR="00505FE4" w:rsidRPr="00810B3D" w:rsidRDefault="00A0655B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10B3D" w14:paraId="4E17698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75CFDD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B43C95" w14:textId="77777777" w:rsidR="00505FE4" w:rsidRPr="00810B3D" w:rsidRDefault="00505FE4" w:rsidP="005B1D5C">
            <w:pPr>
              <w:spacing w:after="120"/>
              <w:rPr>
                <w:b/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Nazwa kierunku:</w:t>
            </w:r>
            <w:r w:rsidR="005B1D5C" w:rsidRPr="00810B3D">
              <w:rPr>
                <w:b/>
                <w:sz w:val="24"/>
                <w:szCs w:val="24"/>
              </w:rPr>
              <w:t xml:space="preserve"> INFORMATYKA</w:t>
            </w:r>
          </w:p>
          <w:p w14:paraId="0984FE2B" w14:textId="77777777" w:rsidR="00505FE4" w:rsidRPr="00810B3D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810B3D" w14:paraId="09F8225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381278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2968CC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Nazwa specjalności:</w:t>
            </w:r>
            <w:r w:rsidR="00A0655B" w:rsidRPr="00810B3D">
              <w:rPr>
                <w:sz w:val="24"/>
                <w:szCs w:val="24"/>
              </w:rPr>
              <w:t xml:space="preserve"> </w:t>
            </w:r>
          </w:p>
          <w:p w14:paraId="54A646D4" w14:textId="343BF597" w:rsidR="00505FE4" w:rsidRPr="00810B3D" w:rsidRDefault="00A0655B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Administracja systemów i sieci komputerowych</w:t>
            </w:r>
            <w:r w:rsidRPr="00810B3D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10B3D" w14:paraId="4B2C42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4AFA1E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A71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Forma studiów:</w:t>
            </w:r>
          </w:p>
          <w:p w14:paraId="611F7E12" w14:textId="77777777" w:rsidR="00505FE4" w:rsidRPr="00810B3D" w:rsidRDefault="005F7729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nie</w:t>
            </w:r>
            <w:r w:rsidR="005B1D5C" w:rsidRPr="00810B3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D65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Profil kształcenia:</w:t>
            </w:r>
          </w:p>
          <w:p w14:paraId="43EFB1E6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88A5F6" w14:textId="77777777" w:rsidR="005B1D5C" w:rsidRPr="00810B3D" w:rsidRDefault="00505FE4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Poziom studiów:</w:t>
            </w:r>
            <w:r w:rsidR="005B1D5C" w:rsidRPr="00810B3D">
              <w:rPr>
                <w:b/>
                <w:sz w:val="24"/>
                <w:szCs w:val="24"/>
              </w:rPr>
              <w:t xml:space="preserve"> </w:t>
            </w:r>
          </w:p>
          <w:p w14:paraId="5E53AD4D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810B3D" w14:paraId="1E403EF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F1E00D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A6D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Rok / semestr: </w:t>
            </w:r>
          </w:p>
          <w:p w14:paraId="27272A10" w14:textId="77777777" w:rsidR="00505FE4" w:rsidRPr="00810B3D" w:rsidRDefault="006A68CA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5FB6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Status przedmiotu /modułu:</w:t>
            </w:r>
          </w:p>
          <w:p w14:paraId="2BB58FED" w14:textId="77777777" w:rsidR="00505FE4" w:rsidRPr="00810B3D" w:rsidRDefault="006D7CC6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5F4386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Język przedmiotu / modułu:</w:t>
            </w:r>
          </w:p>
          <w:p w14:paraId="34AE5002" w14:textId="77777777" w:rsidR="00505FE4" w:rsidRPr="00810B3D" w:rsidRDefault="006D7CC6" w:rsidP="00F77DC4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810B3D" w14:paraId="6C571FD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BC1BDE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57A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  <w:p w14:paraId="4EF5AB24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6B68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3AC4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3DB5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0DAF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F6F9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0386CC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inne </w:t>
            </w:r>
            <w:r w:rsidRPr="00810B3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10B3D" w14:paraId="56A30EE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6E66BB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68011A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FF353C" w14:textId="77777777" w:rsidR="00505FE4" w:rsidRPr="00810B3D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AA2321" w14:textId="77777777" w:rsidR="00505FE4" w:rsidRPr="00810B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264C8" w14:textId="77777777" w:rsidR="00505FE4" w:rsidRPr="00810B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1248D" w14:textId="77777777" w:rsidR="00505FE4" w:rsidRPr="00810B3D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3EB2B" w14:textId="77777777" w:rsidR="00505FE4" w:rsidRPr="00810B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F1C870" w14:textId="77777777" w:rsidR="00505FE4" w:rsidRPr="00810B3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87ED5A9" w14:textId="77777777" w:rsidR="00505FE4" w:rsidRPr="00810B3D" w:rsidRDefault="00505FE4" w:rsidP="00505FE4">
      <w:pPr>
        <w:rPr>
          <w:sz w:val="24"/>
          <w:szCs w:val="24"/>
        </w:rPr>
      </w:pPr>
    </w:p>
    <w:p w14:paraId="44D7865E" w14:textId="77777777" w:rsidR="00505FE4" w:rsidRPr="00810B3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10B3D" w14:paraId="46A8FD7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930D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Koordynator przedmiotu / modułu</w:t>
            </w:r>
            <w:r w:rsidRPr="00810B3D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81777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810B3D" w14:paraId="75156F6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3BF0" w14:textId="77777777" w:rsidR="00505FE4" w:rsidRPr="00810B3D" w:rsidRDefault="00505FE4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Prowadzący zajęcia</w:t>
            </w:r>
            <w:r w:rsidRPr="00810B3D">
              <w:t>*</w:t>
            </w:r>
          </w:p>
          <w:p w14:paraId="1C354161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DBE3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810B3D" w14:paraId="78A5D38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9763" w14:textId="77777777" w:rsidR="00505FE4" w:rsidRPr="00810B3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F8A35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Zapoznanie z różnymi metodami realizacji przedsięwzięć projektowych, których celem jest wytworzenie systemów oprogramowania; rozwijanie umiejętności modelowania, analitycznego myślenia, prowadzenia projektów, pracy zespołowej.</w:t>
            </w:r>
          </w:p>
        </w:tc>
      </w:tr>
      <w:tr w:rsidR="00505FE4" w:rsidRPr="00810B3D" w14:paraId="78C9A7C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B14F7F" w14:textId="77777777" w:rsidR="00505FE4" w:rsidRPr="00810B3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436014" w14:textId="77777777" w:rsidR="00505FE4" w:rsidRPr="00810B3D" w:rsidRDefault="005B1D5C" w:rsidP="00F77DC4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Podstawowa znajomość programowania, baz danych, inżynierii oprogramowania</w:t>
            </w:r>
          </w:p>
        </w:tc>
      </w:tr>
    </w:tbl>
    <w:p w14:paraId="6B37105A" w14:textId="77777777" w:rsidR="00505FE4" w:rsidRPr="00810B3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10B3D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A7B4568" w14:textId="77777777" w:rsidR="00505FE4" w:rsidRPr="00810B3D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10B3D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622723C" w14:textId="77777777" w:rsidR="006E3035" w:rsidRPr="00810B3D" w:rsidRDefault="006E3035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2D42DA" w:rsidRPr="00810B3D" w14:paraId="1CB281B5" w14:textId="77777777" w:rsidTr="002D42D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2853E44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EFEKTY UCZENIA SIĘ</w:t>
            </w:r>
          </w:p>
        </w:tc>
      </w:tr>
      <w:tr w:rsidR="002D42DA" w:rsidRPr="00810B3D" w14:paraId="1B39D9F5" w14:textId="77777777" w:rsidTr="002D42D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26CFC7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6FDC2A8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19E2C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Kod kierunkowego efektu</w:t>
            </w:r>
          </w:p>
          <w:p w14:paraId="24BDAA45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uczenia się</w:t>
            </w:r>
          </w:p>
        </w:tc>
      </w:tr>
      <w:tr w:rsidR="002D42DA" w:rsidRPr="00810B3D" w14:paraId="18030EE4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B4C9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47B81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Identyfikuje problemy związane z metodycznym projektowaniem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D2E0B3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810B3D" w14:paraId="02B5D8E9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ED4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8B83B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Poznaje elementarne techniki, podejścia, modele,  narzędzia programowe stosowane powszechnie przy wytwarzaniu oprogramowania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0616A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810B3D" w14:paraId="2F58291F" w14:textId="77777777" w:rsidTr="002D42DA">
        <w:trPr>
          <w:cantSplit/>
          <w:trHeight w:val="26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0C00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C0A6A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Potrafi scharakteryzować wybrane metodyki różnych podjeść i zakres ich stosowania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840BB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K_W13</w:t>
            </w:r>
          </w:p>
        </w:tc>
      </w:tr>
      <w:tr w:rsidR="002D42DA" w:rsidRPr="00810B3D" w14:paraId="2724B69C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17BC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33693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Stosuje wybrane techniki różnych metodyk przy realizacji zadań związanych z przedsięwzięciem projektowym, dotyczącym wytwarzania systemów oprogramowania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A196D8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K_U07</w:t>
            </w:r>
          </w:p>
        </w:tc>
      </w:tr>
      <w:tr w:rsidR="002D42DA" w:rsidRPr="00810B3D" w14:paraId="2A85CBC5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45DB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AAB76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Dobiera modele do konkretnego problemu projektowego, wyszukuje  adekwatne narzędzia programowe (CASE) do tworzenia modeli, tworzy modele w wybranym narzędziu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0C3F4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K_U01, K_U03</w:t>
            </w:r>
          </w:p>
          <w:p w14:paraId="4E8A4BAB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2D42DA" w:rsidRPr="00810B3D" w14:paraId="4E5E7327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0693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43694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Bazując na poznanych technikach różnych metodyk tworzy wspólnie z zespołem dokumentację projektową zadanego przedsięwzięcia; prezentuje ją publicznie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DEAB4C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K_U03,</w:t>
            </w:r>
            <w:r w:rsidRPr="00810B3D">
              <w:rPr>
                <w:sz w:val="24"/>
                <w:szCs w:val="24"/>
              </w:rPr>
              <w:t xml:space="preserve"> K_U02</w:t>
            </w:r>
          </w:p>
        </w:tc>
      </w:tr>
      <w:tr w:rsidR="002D42DA" w:rsidRPr="00810B3D" w14:paraId="7ACEF663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7244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505F0A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Realizując swoje zadanie, współtworzy z grupą finalny projekt. Odnajduje się w zespole w obszarze, który został mu wyznaczony jak i tym, który odpowiada mu najbardziej ze względu na osobiste predyspozycje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5ACF4A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2D42DA" w:rsidRPr="00810B3D" w14:paraId="2A9C3741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301E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5EE5A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45CB7C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K_U25</w:t>
            </w:r>
          </w:p>
        </w:tc>
      </w:tr>
      <w:tr w:rsidR="002D42DA" w:rsidRPr="00810B3D" w14:paraId="4588C6CE" w14:textId="77777777" w:rsidTr="002D42D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CF77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CC6CD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Analizuje metody prowadzenia przedsięwzięć projektowych z udziałem osób bez wykształcenia informatycznego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34D48" w14:textId="77777777" w:rsidR="002D42DA" w:rsidRPr="00810B3D" w:rsidRDefault="002D42DA" w:rsidP="000E4837">
            <w:pPr>
              <w:jc w:val="center"/>
              <w:rPr>
                <w:color w:val="000000"/>
                <w:sz w:val="24"/>
                <w:szCs w:val="24"/>
              </w:rPr>
            </w:pPr>
            <w:r w:rsidRPr="00810B3D">
              <w:rPr>
                <w:color w:val="000000"/>
                <w:sz w:val="24"/>
                <w:szCs w:val="24"/>
              </w:rPr>
              <w:t>K_K02</w:t>
            </w:r>
          </w:p>
        </w:tc>
      </w:tr>
      <w:tr w:rsidR="002D42DA" w:rsidRPr="00810B3D" w14:paraId="44BEC2F3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2B3FAC39" w14:textId="77777777" w:rsidR="002D42DA" w:rsidRPr="00810B3D" w:rsidRDefault="002D42DA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TREŚCI PROGRAMOWE</w:t>
            </w:r>
          </w:p>
        </w:tc>
      </w:tr>
      <w:tr w:rsidR="002D42DA" w:rsidRPr="00810B3D" w14:paraId="5948D3FC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549BF9D" w14:textId="77777777" w:rsidR="002D42DA" w:rsidRPr="00810B3D" w:rsidRDefault="002D42DA" w:rsidP="000E4837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Wykład</w:t>
            </w:r>
          </w:p>
        </w:tc>
      </w:tr>
      <w:tr w:rsidR="002D42DA" w:rsidRPr="00810B3D" w14:paraId="1616AD5E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9F93E3E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Wprowadzenie do tematyki poprzez zdefiniowanie pojęć: oprogramowanie jako produkt programowy, system, system informatyczny, projekt, projekt informatyczny, projekt informatyczny dotyczący wytwarzania systemów oprogramowania, sukces w projekcie informatycznym, inżynieria oprogramowania, CASE, metodyka, notacja. //2h</w:t>
            </w:r>
          </w:p>
          <w:p w14:paraId="49D5A63E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Metodyka projektowania systemów oprogramowania, definicja, składowe metodyki. //1h</w:t>
            </w:r>
          </w:p>
          <w:p w14:paraId="24576A92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Klasyfikacja metodyk, modelowanie jako podstawa tworzenia projektów. Metodyki społeczne. //1h</w:t>
            </w:r>
          </w:p>
          <w:p w14:paraId="48A038E8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Metodyki strukturalne. //1h</w:t>
            </w:r>
          </w:p>
          <w:p w14:paraId="45B3FC44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Metodyki obiektowe. //1h</w:t>
            </w:r>
          </w:p>
          <w:p w14:paraId="24E18A55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Modelowanie sterowane architekturą - MDA(Model </w:t>
            </w:r>
            <w:proofErr w:type="spellStart"/>
            <w:r w:rsidRPr="00810B3D">
              <w:rPr>
                <w:sz w:val="24"/>
                <w:szCs w:val="24"/>
              </w:rPr>
              <w:t>Driven</w:t>
            </w:r>
            <w:proofErr w:type="spellEnd"/>
            <w:r w:rsidRPr="00810B3D">
              <w:rPr>
                <w:sz w:val="24"/>
                <w:szCs w:val="24"/>
              </w:rPr>
              <w:t xml:space="preserve"> Architecture). //1h</w:t>
            </w:r>
          </w:p>
          <w:p w14:paraId="7B84993F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Podejście zwinne – Agile </w:t>
            </w:r>
            <w:proofErr w:type="spellStart"/>
            <w:r w:rsidRPr="00810B3D">
              <w:rPr>
                <w:sz w:val="24"/>
                <w:szCs w:val="24"/>
              </w:rPr>
              <w:t>Manifesto</w:t>
            </w:r>
            <w:proofErr w:type="spellEnd"/>
            <w:r w:rsidRPr="00810B3D">
              <w:rPr>
                <w:sz w:val="24"/>
                <w:szCs w:val="24"/>
              </w:rPr>
              <w:t>. //1h</w:t>
            </w:r>
          </w:p>
          <w:p w14:paraId="28F7F2D6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Biznesowe podejście do projektu informatycznego, przykłady pozytywne i negatywne realizacji  projektów informatycznych. //2h</w:t>
            </w:r>
          </w:p>
          <w:p w14:paraId="4B2BB36A" w14:textId="77777777" w:rsidR="006D7CC6" w:rsidRPr="00810B3D" w:rsidRDefault="006D7CC6" w:rsidP="006D7CC6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Metodyka zwinna: SCRUM.  //1h</w:t>
            </w:r>
          </w:p>
          <w:p w14:paraId="668EC1C5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  <w:lang w:val="en-US"/>
              </w:rPr>
            </w:pPr>
            <w:proofErr w:type="spellStart"/>
            <w:r w:rsidRPr="00810B3D">
              <w:rPr>
                <w:sz w:val="24"/>
                <w:szCs w:val="24"/>
                <w:lang w:val="en-US"/>
              </w:rPr>
              <w:t>Metodyka</w:t>
            </w:r>
            <w:proofErr w:type="spellEnd"/>
            <w:r w:rsidRPr="00810B3D">
              <w:rPr>
                <w:sz w:val="24"/>
                <w:szCs w:val="24"/>
                <w:lang w:val="en-US"/>
              </w:rPr>
              <w:t xml:space="preserve"> RUP (Rational Unified Process). //1h</w:t>
            </w:r>
          </w:p>
          <w:p w14:paraId="0DACA1B9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  <w:lang w:val="en-US"/>
              </w:rPr>
            </w:pPr>
            <w:proofErr w:type="spellStart"/>
            <w:r w:rsidRPr="00810B3D">
              <w:rPr>
                <w:sz w:val="24"/>
                <w:szCs w:val="24"/>
                <w:lang w:val="en-US"/>
              </w:rPr>
              <w:t>Metodyka</w:t>
            </w:r>
            <w:proofErr w:type="spellEnd"/>
            <w:r w:rsidRPr="00810B3D">
              <w:rPr>
                <w:sz w:val="24"/>
                <w:szCs w:val="24"/>
                <w:lang w:val="en-US"/>
              </w:rPr>
              <w:t xml:space="preserve"> MSF (Microsoft Solution Framework).  //1h</w:t>
            </w:r>
          </w:p>
          <w:p w14:paraId="32C4F30D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Metodyka zarządzania projektem PRINCE2. //1h</w:t>
            </w:r>
          </w:p>
          <w:p w14:paraId="48AD0015" w14:textId="77777777" w:rsidR="002D42DA" w:rsidRPr="00810B3D" w:rsidRDefault="002D42DA" w:rsidP="002D42DA">
            <w:pPr>
              <w:numPr>
                <w:ilvl w:val="0"/>
                <w:numId w:val="1"/>
              </w:numPr>
              <w:tabs>
                <w:tab w:val="clear" w:pos="1080"/>
              </w:tabs>
              <w:ind w:left="605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Powtórzenie i podsumowanie.  //1h</w:t>
            </w:r>
          </w:p>
          <w:p w14:paraId="2FE8EE9C" w14:textId="77777777" w:rsidR="002D42DA" w:rsidRPr="00810B3D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810B3D" w14:paraId="17257B53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7F05A8B1" w14:textId="77777777" w:rsidR="002D42DA" w:rsidRPr="00810B3D" w:rsidRDefault="002D42DA" w:rsidP="000E4837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Ćwiczenia</w:t>
            </w:r>
          </w:p>
        </w:tc>
      </w:tr>
      <w:tr w:rsidR="002D42DA" w:rsidRPr="00810B3D" w14:paraId="4D5EA905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3F8DDB8" w14:textId="77777777" w:rsidR="002D42DA" w:rsidRPr="00810B3D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810B3D" w14:paraId="2D687EC1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4387021A" w14:textId="77777777" w:rsidR="002D42DA" w:rsidRPr="00810B3D" w:rsidRDefault="002D42DA" w:rsidP="000E4837">
            <w:pPr>
              <w:pStyle w:val="Nagwek1"/>
              <w:rPr>
                <w:szCs w:val="24"/>
              </w:rPr>
            </w:pPr>
            <w:r w:rsidRPr="00810B3D">
              <w:rPr>
                <w:szCs w:val="24"/>
              </w:rPr>
              <w:t>Laboratorium</w:t>
            </w:r>
          </w:p>
        </w:tc>
      </w:tr>
      <w:tr w:rsidR="002D42DA" w:rsidRPr="00810B3D" w14:paraId="7AF1DE35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CD38DC1" w14:textId="77777777" w:rsidR="002D42DA" w:rsidRPr="00810B3D" w:rsidRDefault="002D42DA" w:rsidP="000E4837">
            <w:pPr>
              <w:rPr>
                <w:sz w:val="24"/>
                <w:szCs w:val="24"/>
              </w:rPr>
            </w:pPr>
          </w:p>
        </w:tc>
      </w:tr>
      <w:tr w:rsidR="002D42DA" w:rsidRPr="00810B3D" w14:paraId="44E91C4F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2BE680D4" w14:textId="77777777" w:rsidR="002D42DA" w:rsidRPr="00810B3D" w:rsidRDefault="002D42DA" w:rsidP="000E4837">
            <w:pPr>
              <w:pStyle w:val="Nagwek1"/>
              <w:rPr>
                <w:szCs w:val="24"/>
              </w:rPr>
            </w:pPr>
            <w:r w:rsidRPr="00810B3D">
              <w:rPr>
                <w:szCs w:val="24"/>
              </w:rPr>
              <w:t>Projekt</w:t>
            </w:r>
          </w:p>
        </w:tc>
      </w:tr>
      <w:tr w:rsidR="002D42DA" w:rsidRPr="00810B3D" w14:paraId="33B0658B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3DEFCDA1" w14:textId="77777777" w:rsidR="002D42DA" w:rsidRPr="00810B3D" w:rsidRDefault="002D42D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Opracowanie dokumentacji projektowej  użytkowego systemu oprogramowania w określonej metodyce  adekwatnie do tematyki wykładu, a tym samym rozwiązywanie problemów związanych z realizacją przykładowych przedsięwzięć informatycznych dostarczających systemy oprogramowania.</w:t>
            </w:r>
          </w:p>
        </w:tc>
      </w:tr>
      <w:tr w:rsidR="002D42DA" w:rsidRPr="00810B3D" w14:paraId="1D9401F3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113446FD" w14:textId="77777777" w:rsidR="002D42DA" w:rsidRPr="00810B3D" w:rsidRDefault="002D42DA" w:rsidP="000E4837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Seminarium</w:t>
            </w:r>
          </w:p>
        </w:tc>
      </w:tr>
      <w:tr w:rsidR="002D42DA" w:rsidRPr="00810B3D" w14:paraId="02AE7663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521B76EE" w14:textId="77777777" w:rsidR="002D42DA" w:rsidRPr="00810B3D" w:rsidRDefault="002D42DA" w:rsidP="000E4837">
            <w:pPr>
              <w:rPr>
                <w:b/>
                <w:sz w:val="24"/>
                <w:szCs w:val="24"/>
              </w:rPr>
            </w:pPr>
          </w:p>
        </w:tc>
      </w:tr>
      <w:tr w:rsidR="002D42DA" w:rsidRPr="00810B3D" w14:paraId="797C6F07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14:paraId="7A0052FB" w14:textId="77777777" w:rsidR="002D42DA" w:rsidRPr="00810B3D" w:rsidRDefault="002D42DA" w:rsidP="000E4837">
            <w:pPr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D42DA" w:rsidRPr="00810B3D" w14:paraId="163379D4" w14:textId="77777777" w:rsidTr="002D42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35BC5C73" w14:textId="77777777" w:rsidR="002D42DA" w:rsidRPr="00810B3D" w:rsidRDefault="002D42DA" w:rsidP="000E4837">
            <w:pPr>
              <w:rPr>
                <w:sz w:val="24"/>
                <w:szCs w:val="24"/>
              </w:rPr>
            </w:pPr>
          </w:p>
        </w:tc>
      </w:tr>
    </w:tbl>
    <w:p w14:paraId="4FD56985" w14:textId="77777777" w:rsidR="002D42DA" w:rsidRPr="00810B3D" w:rsidRDefault="002D42DA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2C16FA" w:rsidRPr="00810B3D" w14:paraId="2FCB515E" w14:textId="77777777" w:rsidTr="002C16F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F34D" w14:textId="77777777" w:rsidR="002C16FA" w:rsidRPr="00810B3D" w:rsidRDefault="002C16FA" w:rsidP="00F77DC4">
            <w:pPr>
              <w:spacing w:before="120" w:after="12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9E99" w14:textId="77777777" w:rsidR="002C16FA" w:rsidRPr="00810B3D" w:rsidRDefault="002C16FA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 „Metody wytwarzania oprogramowania”, </w:t>
            </w:r>
            <w:proofErr w:type="spellStart"/>
            <w:r w:rsidRPr="00810B3D">
              <w:rPr>
                <w:sz w:val="24"/>
                <w:szCs w:val="24"/>
              </w:rPr>
              <w:t>Szejko</w:t>
            </w:r>
            <w:proofErr w:type="spellEnd"/>
            <w:r w:rsidRPr="00810B3D">
              <w:rPr>
                <w:sz w:val="24"/>
                <w:szCs w:val="24"/>
              </w:rPr>
              <w:t xml:space="preserve"> i inni, Mikom, Warszawa 2002</w:t>
            </w:r>
          </w:p>
          <w:p w14:paraId="1AF03451" w14:textId="77777777" w:rsidR="002C16FA" w:rsidRPr="00810B3D" w:rsidRDefault="002C16FA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„SCRUM : praktyczny przewodnik po najpopularniejszej metodyce Agile”, Kenneth S. Rubin, Helion, Gliwice, 2014</w:t>
            </w:r>
          </w:p>
          <w:p w14:paraId="0C13CE03" w14:textId="77777777" w:rsidR="002C16FA" w:rsidRPr="00810B3D" w:rsidRDefault="002C16FA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 „ SCRUM o zwinnym zarządzaniu projektami ”, </w:t>
            </w:r>
            <w:proofErr w:type="spellStart"/>
            <w:r w:rsidRPr="00810B3D">
              <w:rPr>
                <w:sz w:val="24"/>
                <w:szCs w:val="24"/>
              </w:rPr>
              <w:t>M.Chrapko</w:t>
            </w:r>
            <w:proofErr w:type="spellEnd"/>
            <w:r w:rsidRPr="00810B3D">
              <w:rPr>
                <w:sz w:val="24"/>
                <w:szCs w:val="24"/>
              </w:rPr>
              <w:t>, Helion, Gliwice, 2013</w:t>
            </w:r>
          </w:p>
          <w:p w14:paraId="6ED3009C" w14:textId="77777777" w:rsidR="002C16FA" w:rsidRPr="00810B3D" w:rsidRDefault="002C16FA" w:rsidP="002D42DA">
            <w:pPr>
              <w:numPr>
                <w:ilvl w:val="0"/>
                <w:numId w:val="2"/>
              </w:numPr>
              <w:tabs>
                <w:tab w:val="clear" w:pos="720"/>
                <w:tab w:val="num" w:pos="364"/>
              </w:tabs>
              <w:ind w:left="364" w:hanging="24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lastRenderedPageBreak/>
              <w:t>https://agilemanifesto.org/</w:t>
            </w:r>
          </w:p>
        </w:tc>
      </w:tr>
      <w:tr w:rsidR="002C16FA" w:rsidRPr="00810B3D" w14:paraId="56C04600" w14:textId="77777777" w:rsidTr="002C16F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3DD2" w14:textId="77777777" w:rsidR="002C16FA" w:rsidRPr="00810B3D" w:rsidRDefault="002C16FA" w:rsidP="00F77DC4">
            <w:pPr>
              <w:spacing w:before="120" w:after="12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5D61" w14:textId="77777777" w:rsidR="002C16FA" w:rsidRPr="00810B3D" w:rsidRDefault="002C16FA" w:rsidP="002D42D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„Inżynieria oprogramowania”, Krzysztof Sacha,  Wydaw. Naukowe PWN, Warszawa, 2010. </w:t>
            </w:r>
          </w:p>
        </w:tc>
      </w:tr>
      <w:tr w:rsidR="002C16FA" w:rsidRPr="00810B3D" w14:paraId="5244880A" w14:textId="77777777" w:rsidTr="002C16F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6044" w14:textId="77777777" w:rsidR="002C16FA" w:rsidRPr="00810B3D" w:rsidRDefault="002C16FA" w:rsidP="00F77DC4">
            <w:pPr>
              <w:spacing w:before="120" w:after="120"/>
              <w:rPr>
                <w:sz w:val="22"/>
                <w:szCs w:val="22"/>
              </w:rPr>
            </w:pPr>
            <w:r w:rsidRPr="00810B3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A9E" w14:textId="77777777" w:rsidR="002C16FA" w:rsidRPr="00810B3D" w:rsidRDefault="002C16FA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wykład z prezentacją multimedialną, ćwiczenia praktyczne, dyskusja, analiza tekstów, praca indywidualna, praca w grupach, konsultacja indywidualna z wykładowcą;</w:t>
            </w:r>
          </w:p>
        </w:tc>
      </w:tr>
      <w:tr w:rsidR="002C16FA" w:rsidRPr="00810B3D" w14:paraId="413D8E8C" w14:textId="77777777" w:rsidTr="002C16F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A23BCE7" w14:textId="77777777" w:rsidR="002C16FA" w:rsidRPr="00810B3D" w:rsidRDefault="002C16FA" w:rsidP="00F77DC4">
            <w:pPr>
              <w:spacing w:before="120" w:after="12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2B885" w14:textId="77777777" w:rsidR="002C16FA" w:rsidRPr="00810B3D" w:rsidRDefault="002C16FA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71926E98" w14:textId="77777777" w:rsidR="00505FE4" w:rsidRPr="00810B3D" w:rsidRDefault="00505FE4" w:rsidP="00505FE4">
      <w:pPr>
        <w:rPr>
          <w:sz w:val="22"/>
          <w:szCs w:val="22"/>
        </w:rPr>
      </w:pPr>
      <w:r w:rsidRPr="00810B3D">
        <w:rPr>
          <w:sz w:val="22"/>
          <w:szCs w:val="22"/>
        </w:rPr>
        <w:t>* Literatura może być zmieniona po akceptacji Dyrektora Instytutu</w:t>
      </w:r>
    </w:p>
    <w:p w14:paraId="19A99FFA" w14:textId="77777777" w:rsidR="00BB6EC7" w:rsidRPr="00810B3D" w:rsidRDefault="00BB6EC7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3"/>
      </w:tblGrid>
      <w:tr w:rsidR="00BB6EC7" w:rsidRPr="00810B3D" w14:paraId="3C4C6856" w14:textId="77777777" w:rsidTr="000E4837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6AFCE2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743361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  <w:p w14:paraId="6EE402CD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Nr efektu uczenia się/grupy efektów</w:t>
            </w:r>
            <w:r w:rsidRPr="00810B3D">
              <w:rPr>
                <w:sz w:val="24"/>
                <w:szCs w:val="24"/>
              </w:rPr>
              <w:br/>
            </w:r>
          </w:p>
        </w:tc>
      </w:tr>
      <w:tr w:rsidR="00BB6EC7" w:rsidRPr="00810B3D" w14:paraId="04FCCEE4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B7A71" w14:textId="77777777" w:rsidR="00BB6EC7" w:rsidRPr="00810B3D" w:rsidRDefault="00BB6EC7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Student wykonuje pisemnie zadania związane z aktualnym tematem wykładu, weryfikując je w domu, przedkładając do sprawdzenia na kolejnych zajęciach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51AAB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02,03,04,05,09</w:t>
            </w:r>
          </w:p>
        </w:tc>
      </w:tr>
      <w:tr w:rsidR="00BB6EC7" w:rsidRPr="00810B3D" w14:paraId="0B8E78CF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9C037" w14:textId="77777777" w:rsidR="00BB6EC7" w:rsidRPr="00810B3D" w:rsidRDefault="00BB6EC7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Student  pisze kolokwium semestralne z teorii</w:t>
            </w:r>
            <w:r w:rsidR="006A68CA" w:rsidRPr="00810B3D">
              <w:rPr>
                <w:sz w:val="24"/>
                <w:szCs w:val="24"/>
              </w:rPr>
              <w:t xml:space="preserve"> lub odpowiada ustnie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FF172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01,02,03</w:t>
            </w:r>
          </w:p>
        </w:tc>
      </w:tr>
      <w:tr w:rsidR="00BB6EC7" w:rsidRPr="00810B3D" w14:paraId="3EE5079E" w14:textId="77777777" w:rsidTr="000E4837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D613B" w14:textId="77777777" w:rsidR="00BB6EC7" w:rsidRPr="00810B3D" w:rsidRDefault="00BB6EC7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Student  w zespole tworzy dokumentację projektową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811F0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04,05,06,07</w:t>
            </w:r>
          </w:p>
        </w:tc>
      </w:tr>
      <w:tr w:rsidR="00BB6EC7" w:rsidRPr="00810B3D" w14:paraId="5108C3C4" w14:textId="77777777" w:rsidTr="000E4837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213A9" w14:textId="77777777" w:rsidR="00BB6EC7" w:rsidRPr="00810B3D" w:rsidRDefault="00BB6EC7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Student prezentuje werbalnie i publicznie swoją część dokumentacji projektowej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91D61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08</w:t>
            </w:r>
          </w:p>
        </w:tc>
      </w:tr>
      <w:tr w:rsidR="00BB6EC7" w:rsidRPr="00810B3D" w14:paraId="52AC97EE" w14:textId="77777777" w:rsidTr="000E483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584B1283" w14:textId="77777777" w:rsidR="00BB6EC7" w:rsidRPr="00810B3D" w:rsidRDefault="00BB6EC7" w:rsidP="000E4837">
            <w:pPr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Forma i warunki zaliczenia</w:t>
            </w:r>
          </w:p>
          <w:p w14:paraId="53122366" w14:textId="77777777" w:rsidR="00BB6EC7" w:rsidRPr="00810B3D" w:rsidRDefault="00BB6EC7" w:rsidP="000E4837">
            <w:pPr>
              <w:rPr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14:paraId="79E4EAE6" w14:textId="77777777" w:rsidR="00BB6EC7" w:rsidRPr="00810B3D" w:rsidRDefault="00BB6EC7" w:rsidP="000E4837">
            <w:pPr>
              <w:ind w:left="124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-weryfikacja wiedzy teoretycznej - kolokwium z wykładu (40%),</w:t>
            </w:r>
          </w:p>
          <w:p w14:paraId="5E147A81" w14:textId="77777777" w:rsidR="00BB6EC7" w:rsidRPr="00810B3D" w:rsidRDefault="00BB6EC7" w:rsidP="000E4837">
            <w:pPr>
              <w:ind w:left="124"/>
            </w:pPr>
            <w:r w:rsidRPr="00810B3D">
              <w:rPr>
                <w:sz w:val="24"/>
                <w:szCs w:val="24"/>
              </w:rPr>
              <w:t>--aktywny udział w zajęciach, wykonywanie zadań,  udział studenta i zaangażowanie w projekcie; możliwość wykazania się umiejętnościami menadżerskimi, efekt weryfikowany poprzez prezentację publiczną oraz rozmowa indywidualna nad dokumentacją projektową i wkładem własnym studenta (60%),</w:t>
            </w:r>
          </w:p>
        </w:tc>
      </w:tr>
    </w:tbl>
    <w:p w14:paraId="424D62F9" w14:textId="77777777" w:rsidR="00505FE4" w:rsidRPr="00810B3D" w:rsidRDefault="00505FE4" w:rsidP="00505FE4">
      <w:pPr>
        <w:rPr>
          <w:sz w:val="22"/>
          <w:szCs w:val="22"/>
        </w:rPr>
      </w:pPr>
    </w:p>
    <w:p w14:paraId="2DDAB84F" w14:textId="77777777" w:rsidR="00505FE4" w:rsidRPr="00810B3D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810B3D" w14:paraId="3FE289B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DD7DF9" w14:textId="77777777" w:rsidR="00505FE4" w:rsidRPr="00810B3D" w:rsidRDefault="00505FE4" w:rsidP="00F77DC4">
            <w:pPr>
              <w:jc w:val="center"/>
              <w:rPr>
                <w:b/>
              </w:rPr>
            </w:pPr>
          </w:p>
          <w:p w14:paraId="5E369A0A" w14:textId="77777777" w:rsidR="00505FE4" w:rsidRPr="00810B3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NAKŁAD PRACY STUDENTA</w:t>
            </w:r>
          </w:p>
          <w:p w14:paraId="6FC050A4" w14:textId="77777777" w:rsidR="00505FE4" w:rsidRPr="00810B3D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10B3D" w14:paraId="15EEC88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C9AE68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434BAD4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F011FB" w14:textId="77777777" w:rsidR="00505FE4" w:rsidRPr="00810B3D" w:rsidRDefault="00505FE4" w:rsidP="00F77DC4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10B3D" w14:paraId="359D2CBC" w14:textId="77777777" w:rsidTr="00BB6EC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2D06" w14:textId="77777777" w:rsidR="00505FE4" w:rsidRPr="00810B3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F415" w14:textId="77777777" w:rsidR="00505FE4" w:rsidRPr="00810B3D" w:rsidRDefault="00505FE4" w:rsidP="00F77DC4">
            <w:pPr>
              <w:jc w:val="center"/>
            </w:pPr>
            <w:r w:rsidRPr="00810B3D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863F" w14:textId="77777777" w:rsidR="00505FE4" w:rsidRPr="00810B3D" w:rsidRDefault="00505FE4" w:rsidP="00F77DC4">
            <w:pPr>
              <w:jc w:val="center"/>
            </w:pPr>
            <w:r w:rsidRPr="00810B3D">
              <w:t xml:space="preserve">W tym zajęcia powiązane </w:t>
            </w:r>
            <w:r w:rsidRPr="00810B3D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78F6B4" w14:textId="77777777" w:rsidR="00505FE4" w:rsidRPr="00810B3D" w:rsidRDefault="00505FE4" w:rsidP="00F77DC4">
            <w:pPr>
              <w:jc w:val="center"/>
              <w:rPr>
                <w:color w:val="FF0000"/>
              </w:rPr>
            </w:pPr>
            <w:r w:rsidRPr="00810B3D">
              <w:t>W tym udział w zajęciach przeprowadzanych z wykorzystaniem metod i</w:t>
            </w:r>
            <w:r w:rsidR="00A4490B" w:rsidRPr="00810B3D">
              <w:t> </w:t>
            </w:r>
            <w:r w:rsidRPr="00810B3D">
              <w:t>technik kształcenia na odległość</w:t>
            </w:r>
          </w:p>
        </w:tc>
      </w:tr>
      <w:tr w:rsidR="00BB6EC7" w:rsidRPr="00810B3D" w14:paraId="692C2E3D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FDDD" w14:textId="77777777" w:rsidR="00BB6EC7" w:rsidRPr="00810B3D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1C3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7D96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2B9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47D6A0AB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BDBD" w14:textId="77777777" w:rsidR="00BB6EC7" w:rsidRPr="00810B3D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4DC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A6A9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F79F5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7FB2E5D8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92EC" w14:textId="77777777" w:rsidR="00BB6EC7" w:rsidRPr="00810B3D" w:rsidRDefault="00BB6EC7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10B3D">
              <w:rPr>
                <w:sz w:val="24"/>
                <w:szCs w:val="24"/>
              </w:rPr>
              <w:t>Udział w ćwiczeniach audytoryjnych</w:t>
            </w:r>
            <w:r w:rsidRPr="00810B3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1032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2B4D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AFA58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4A967D1B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48B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62BF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39D1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AC724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046D8691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4429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Przygotowanie projektu / eseju / itp.</w:t>
            </w:r>
            <w:r w:rsidRPr="00810B3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9A15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F284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25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89874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78CDE310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15C8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80D5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9DC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D7F00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28136461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C245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8271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1DCA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5A839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3AABC5F6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B6A2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0CB6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943B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08DC6" w14:textId="77777777" w:rsidR="00BB6EC7" w:rsidRPr="00810B3D" w:rsidRDefault="00BB6EC7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11F9BE4C" w14:textId="77777777" w:rsidTr="00BB6EC7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50D2" w14:textId="77777777" w:rsidR="00BB6EC7" w:rsidRPr="00810B3D" w:rsidRDefault="00BB6EC7" w:rsidP="00F77DC4">
            <w:pPr>
              <w:spacing w:before="60" w:after="60"/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7C0E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77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F0FD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50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FF3D3" w14:textId="77777777" w:rsidR="00BB6EC7" w:rsidRPr="00810B3D" w:rsidRDefault="00BB6EC7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B6EC7" w:rsidRPr="00810B3D" w14:paraId="55BD65D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61884" w14:textId="77777777" w:rsidR="00BB6EC7" w:rsidRPr="00810B3D" w:rsidRDefault="00BB6EC7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E74E8E" w14:textId="77777777" w:rsidR="00BB6EC7" w:rsidRPr="00810B3D" w:rsidRDefault="00BB6EC7" w:rsidP="000E4837">
            <w:pPr>
              <w:jc w:val="center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3 ECTS</w:t>
            </w:r>
          </w:p>
        </w:tc>
      </w:tr>
      <w:tr w:rsidR="00BB6EC7" w:rsidRPr="00810B3D" w14:paraId="0BF7191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7E0A9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10B3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9729627" w14:textId="45BED595" w:rsidR="00BB6EC7" w:rsidRPr="00810B3D" w:rsidRDefault="00810B3D" w:rsidP="000E4837">
            <w:pPr>
              <w:jc w:val="center"/>
              <w:rPr>
                <w:b/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1,9 ECTS</w:t>
            </w:r>
          </w:p>
        </w:tc>
      </w:tr>
      <w:tr w:rsidR="00BB6EC7" w:rsidRPr="00810B3D" w14:paraId="67F0DD9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9F5F9" w14:textId="77777777" w:rsidR="00BB6EC7" w:rsidRPr="00810B3D" w:rsidRDefault="00BB6EC7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810B3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AE25E7" w14:textId="55F8D2E1" w:rsidR="00BB6EC7" w:rsidRPr="00810B3D" w:rsidRDefault="00BB6EC7" w:rsidP="000E483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6EC7" w:rsidRPr="00810B3D" w14:paraId="374B091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E71DF6C" w14:textId="77777777" w:rsidR="00BB6EC7" w:rsidRPr="00810B3D" w:rsidRDefault="00BB6EC7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94E57D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sz w:val="24"/>
                <w:szCs w:val="24"/>
              </w:rPr>
              <w:t>32</w:t>
            </w:r>
          </w:p>
          <w:p w14:paraId="1834A92E" w14:textId="77777777" w:rsidR="00BB6EC7" w:rsidRPr="00810B3D" w:rsidRDefault="00BB6EC7" w:rsidP="000E4837">
            <w:pPr>
              <w:jc w:val="center"/>
              <w:rPr>
                <w:sz w:val="24"/>
                <w:szCs w:val="24"/>
              </w:rPr>
            </w:pPr>
            <w:r w:rsidRPr="00810B3D">
              <w:rPr>
                <w:b/>
                <w:sz w:val="24"/>
                <w:szCs w:val="24"/>
              </w:rPr>
              <w:t>1,2 ECTS</w:t>
            </w:r>
          </w:p>
        </w:tc>
      </w:tr>
    </w:tbl>
    <w:p w14:paraId="54A8F78C" w14:textId="77777777" w:rsidR="00DB50E0" w:rsidRPr="00810B3D" w:rsidRDefault="00DB50E0" w:rsidP="00505FE4"/>
    <w:sectPr w:rsidR="00DB50E0" w:rsidRPr="00810B3D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7E335" w14:textId="77777777" w:rsidR="002F1B12" w:rsidRDefault="002F1B12" w:rsidP="00505FE4">
      <w:r>
        <w:separator/>
      </w:r>
    </w:p>
  </w:endnote>
  <w:endnote w:type="continuationSeparator" w:id="0">
    <w:p w14:paraId="3DAB8EFB" w14:textId="77777777" w:rsidR="002F1B12" w:rsidRDefault="002F1B12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3877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E127B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B150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772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AE3469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77DC6" w14:textId="77777777" w:rsidR="002F1B12" w:rsidRDefault="002F1B12" w:rsidP="00505FE4">
      <w:r>
        <w:separator/>
      </w:r>
    </w:p>
  </w:footnote>
  <w:footnote w:type="continuationSeparator" w:id="0">
    <w:p w14:paraId="5DDE0883" w14:textId="77777777" w:rsidR="002F1B12" w:rsidRDefault="002F1B12" w:rsidP="00505FE4">
      <w:r>
        <w:continuationSeparator/>
      </w:r>
    </w:p>
  </w:footnote>
  <w:footnote w:id="1">
    <w:p w14:paraId="54E3F5F9" w14:textId="77777777" w:rsidR="00BB6EC7" w:rsidRDefault="00BB6EC7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11107937">
    <w:abstractNumId w:val="1"/>
  </w:num>
  <w:num w:numId="2" w16cid:durableId="192198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2A7236"/>
    <w:rsid w:val="002C16FA"/>
    <w:rsid w:val="002D42DA"/>
    <w:rsid w:val="002E42C4"/>
    <w:rsid w:val="002F1B12"/>
    <w:rsid w:val="003C504F"/>
    <w:rsid w:val="0045080C"/>
    <w:rsid w:val="00465BDD"/>
    <w:rsid w:val="00505FE4"/>
    <w:rsid w:val="005B1D5C"/>
    <w:rsid w:val="005C46B0"/>
    <w:rsid w:val="005F35CE"/>
    <w:rsid w:val="005F7729"/>
    <w:rsid w:val="006369D6"/>
    <w:rsid w:val="006A68CA"/>
    <w:rsid w:val="006D7CC6"/>
    <w:rsid w:val="006E3035"/>
    <w:rsid w:val="00810B3D"/>
    <w:rsid w:val="00857978"/>
    <w:rsid w:val="0089557C"/>
    <w:rsid w:val="008A2D5A"/>
    <w:rsid w:val="008D0278"/>
    <w:rsid w:val="00A0655B"/>
    <w:rsid w:val="00A4490B"/>
    <w:rsid w:val="00B45FC7"/>
    <w:rsid w:val="00BB6EC7"/>
    <w:rsid w:val="00BE3398"/>
    <w:rsid w:val="00C375CB"/>
    <w:rsid w:val="00C6239C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B76AFD"/>
  <w15:docId w15:val="{833B7132-5583-418A-89C8-85BD4CC9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29</TotalTime>
  <Pages>4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10</cp:revision>
  <cp:lastPrinted>2023-12-05T12:20:00Z</cp:lastPrinted>
  <dcterms:created xsi:type="dcterms:W3CDTF">2024-06-13T09:37:00Z</dcterms:created>
  <dcterms:modified xsi:type="dcterms:W3CDTF">2024-08-21T13:47:00Z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